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CA820CF" w:rsidR="00065B9A" w:rsidRDefault="00297F40" w:rsidP="00EC0B8B">
            <w:pPr>
              <w:pStyle w:val="ezdravienormal"/>
            </w:pPr>
            <w:r>
              <w:t>11.07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7AF28D98" w:rsidR="00065B9A" w:rsidRDefault="0065359C" w:rsidP="00297F40">
            <w:pPr>
              <w:pStyle w:val="ezdravienormal"/>
            </w:pPr>
            <w:r>
              <w:t>9</w:t>
            </w:r>
            <w:r w:rsidR="001F02EE">
              <w:t>.00 hod. – 1</w:t>
            </w:r>
            <w:r>
              <w:t>0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59264B5B" w14:textId="77777777" w:rsidR="00752CD3" w:rsidRDefault="00752CD3" w:rsidP="00752CD3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Soňa Baránková, Elekta (online)</w:t>
            </w:r>
          </w:p>
          <w:p w14:paraId="19E055D8" w14:textId="48D429FE" w:rsidR="001F02EE" w:rsidRPr="007700EF" w:rsidRDefault="00520C35" w:rsidP="00752CD3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Stefano</w:t>
            </w:r>
            <w:r w:rsidR="00752CD3" w:rsidRPr="3958ECAA">
              <w:rPr>
                <w:rFonts w:cstheme="majorBidi"/>
              </w:rPr>
              <w:t xml:space="preserve"> </w:t>
            </w:r>
            <w:r w:rsidR="00752CD3">
              <w:rPr>
                <w:rFonts w:cstheme="majorBidi"/>
              </w:rPr>
              <w:t>Sobkowiak</w:t>
            </w:r>
            <w:r w:rsidR="00752CD3" w:rsidRPr="3958ECAA">
              <w:rPr>
                <w:rFonts w:cstheme="majorBidi"/>
              </w:rPr>
              <w:t>, MIM Software</w:t>
            </w:r>
            <w:r w:rsidR="00752CD3">
              <w:rPr>
                <w:rFonts w:cstheme="majorBidi"/>
              </w:rPr>
              <w:t xml:space="preserve"> </w:t>
            </w:r>
            <w:r w:rsidR="00752CD3" w:rsidRPr="3958ECAA">
              <w:rPr>
                <w:rFonts w:cstheme="majorBidi"/>
              </w:rPr>
              <w:t>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4C64C264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bookmarkStart w:id="0" w:name="_GoBack"/>
            <w:bookmarkEnd w:id="0"/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lastRenderedPageBreak/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Záver</w:t>
            </w:r>
          </w:p>
        </w:tc>
        <w:tc>
          <w:tcPr>
            <w:tcW w:w="7683" w:type="dxa"/>
            <w:vAlign w:val="center"/>
          </w:tcPr>
          <w:p w14:paraId="6F8C837F" w14:textId="4601C5F0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CF3D28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CF3D28">
              <w:rPr>
                <w:rFonts w:cstheme="majorHAnsi"/>
                <w:szCs w:val="20"/>
              </w:rPr>
              <w:t>vykontú</w:t>
            </w:r>
            <w:r w:rsidR="004552EC">
              <w:rPr>
                <w:rFonts w:cstheme="majorHAnsi"/>
                <w:szCs w:val="20"/>
              </w:rPr>
              <w:t>rovanie</w:t>
            </w:r>
            <w:proofErr w:type="spellEnd"/>
            <w:r w:rsidR="004552EC">
              <w:rPr>
                <w:rFonts w:cstheme="majorHAnsi"/>
                <w:szCs w:val="20"/>
              </w:rPr>
              <w:t xml:space="preserve"> ostrých CT </w:t>
            </w:r>
            <w:r w:rsidR="00CF3D28">
              <w:rPr>
                <w:rFonts w:cstheme="majorHAnsi"/>
                <w:szCs w:val="20"/>
              </w:rPr>
              <w:t>vyšetrení</w:t>
            </w:r>
            <w:r w:rsidR="00012FF8">
              <w:rPr>
                <w:rFonts w:cstheme="majorHAnsi"/>
                <w:szCs w:val="20"/>
              </w:rPr>
              <w:t>, ktoré sú pripravené na hlavný proces hodnotenia.</w:t>
            </w:r>
            <w:r>
              <w:rPr>
                <w:rFonts w:cstheme="majorHAnsi"/>
                <w:szCs w:val="20"/>
              </w:rPr>
              <w:t xml:space="preserve"> 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1BADB096" w:rsidR="00317D97" w:rsidRDefault="00297F40" w:rsidP="00E354CC">
            <w:pPr>
              <w:pStyle w:val="ezdravienormal"/>
            </w:pPr>
            <w:r>
              <w:t>11.07.2024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032F7F11" w:rsidR="00317D97" w:rsidRDefault="00297F40" w:rsidP="00843DEC">
            <w:pPr>
              <w:pStyle w:val="ezdravienormal"/>
            </w:pPr>
            <w:r>
              <w:t>11.07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B0402" w14:textId="77777777" w:rsidR="003D4EB9" w:rsidRDefault="003D4EB9" w:rsidP="00B00750">
      <w:pPr>
        <w:spacing w:after="0" w:line="240" w:lineRule="auto"/>
      </w:pPr>
      <w:r>
        <w:separator/>
      </w:r>
    </w:p>
    <w:p w14:paraId="006590AE" w14:textId="77777777" w:rsidR="003D4EB9" w:rsidRDefault="003D4EB9"/>
    <w:p w14:paraId="536C0F6B" w14:textId="77777777" w:rsidR="003D4EB9" w:rsidRDefault="003D4EB9"/>
    <w:p w14:paraId="73985C27" w14:textId="77777777" w:rsidR="003D4EB9" w:rsidRDefault="003D4EB9"/>
  </w:endnote>
  <w:endnote w:type="continuationSeparator" w:id="0">
    <w:p w14:paraId="1E50B08B" w14:textId="77777777" w:rsidR="003D4EB9" w:rsidRDefault="003D4EB9" w:rsidP="00B00750">
      <w:pPr>
        <w:spacing w:after="0" w:line="240" w:lineRule="auto"/>
      </w:pPr>
      <w:r>
        <w:continuationSeparator/>
      </w:r>
    </w:p>
    <w:p w14:paraId="1891749A" w14:textId="77777777" w:rsidR="003D4EB9" w:rsidRDefault="003D4EB9"/>
    <w:p w14:paraId="1F3302F3" w14:textId="77777777" w:rsidR="003D4EB9" w:rsidRDefault="003D4EB9"/>
    <w:p w14:paraId="0304F74D" w14:textId="77777777" w:rsidR="003D4EB9" w:rsidRDefault="003D4EB9"/>
  </w:endnote>
  <w:endnote w:type="continuationNotice" w:id="1">
    <w:p w14:paraId="5FB69461" w14:textId="77777777" w:rsidR="003D4EB9" w:rsidRDefault="003D4E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671F8DE9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284512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D4EB9">
      <w:fldChar w:fldCharType="begin"/>
    </w:r>
    <w:r w:rsidR="003D4EB9">
      <w:instrText>NUMPAGES   \* MERGEFORMAT</w:instrText>
    </w:r>
    <w:r w:rsidR="003D4EB9">
      <w:fldChar w:fldCharType="separate"/>
    </w:r>
    <w:r w:rsidR="00284512" w:rsidRPr="00284512">
      <w:rPr>
        <w:noProof/>
        <w:lang w:val="en-US"/>
      </w:rPr>
      <w:t>2</w:t>
    </w:r>
    <w:r w:rsidR="003D4EB9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496D241C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284512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D4EB9">
      <w:fldChar w:fldCharType="begin"/>
    </w:r>
    <w:r w:rsidR="003D4EB9">
      <w:instrText>NUMPAGES   \* MERGEFORMAT</w:instrText>
    </w:r>
    <w:r w:rsidR="003D4EB9">
      <w:fldChar w:fldCharType="separate"/>
    </w:r>
    <w:r w:rsidR="00284512" w:rsidRPr="00284512">
      <w:rPr>
        <w:noProof/>
        <w:lang w:val="en-US"/>
      </w:rPr>
      <w:t>2</w:t>
    </w:r>
    <w:r w:rsidR="003D4EB9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9E80A" w14:textId="77777777" w:rsidR="003D4EB9" w:rsidRDefault="003D4EB9" w:rsidP="00B00750">
      <w:pPr>
        <w:spacing w:after="0" w:line="240" w:lineRule="auto"/>
      </w:pPr>
      <w:r>
        <w:separator/>
      </w:r>
    </w:p>
    <w:p w14:paraId="6C97B4BA" w14:textId="77777777" w:rsidR="003D4EB9" w:rsidRDefault="003D4EB9"/>
    <w:p w14:paraId="12FD2F65" w14:textId="77777777" w:rsidR="003D4EB9" w:rsidRDefault="003D4EB9"/>
    <w:p w14:paraId="160FF7DB" w14:textId="77777777" w:rsidR="003D4EB9" w:rsidRDefault="003D4EB9"/>
  </w:footnote>
  <w:footnote w:type="continuationSeparator" w:id="0">
    <w:p w14:paraId="23757135" w14:textId="77777777" w:rsidR="003D4EB9" w:rsidRDefault="003D4EB9" w:rsidP="00B00750">
      <w:pPr>
        <w:spacing w:after="0" w:line="240" w:lineRule="auto"/>
      </w:pPr>
      <w:r>
        <w:continuationSeparator/>
      </w:r>
    </w:p>
    <w:p w14:paraId="6B84C941" w14:textId="77777777" w:rsidR="003D4EB9" w:rsidRDefault="003D4EB9"/>
    <w:p w14:paraId="6029BBFF" w14:textId="77777777" w:rsidR="003D4EB9" w:rsidRDefault="003D4EB9"/>
    <w:p w14:paraId="3C1E095E" w14:textId="77777777" w:rsidR="003D4EB9" w:rsidRDefault="003D4EB9"/>
  </w:footnote>
  <w:footnote w:type="continuationNotice" w:id="1">
    <w:p w14:paraId="0953CF3C" w14:textId="77777777" w:rsidR="003D4EB9" w:rsidRDefault="003D4E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12FF8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5BA5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512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4EB9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0C35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117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3D28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14C7B-B0E6-47E9-A262-097DE450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